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4E1" w:rsidRDefault="005544E1" w:rsidP="005544E1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抚养事实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5544E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E1" w:rsidRDefault="005544E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4E1" w:rsidRDefault="005544E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4E1" w:rsidRDefault="005544E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4E1" w:rsidRDefault="005544E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4E1" w:rsidRDefault="005544E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5544E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E1" w:rsidRDefault="005544E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544E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E1" w:rsidRDefault="005544E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被抚养人的身份证、户口簿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544E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E1" w:rsidRDefault="005544E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公安部门部门出具的报案等材料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544E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E1" w:rsidRDefault="005544E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申请人所在单位或居委会出具的证明材料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5544E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E1" w:rsidRDefault="005544E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Pr="00D31FC2" w:rsidRDefault="005544E1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</w:tbl>
    <w:p w:rsidR="005544E1" w:rsidRDefault="005544E1" w:rsidP="00B2457E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5544E1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E1" w:rsidRDefault="005544E1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5544E1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E1" w:rsidRDefault="005544E1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4E1" w:rsidRDefault="005544E1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</w:t>
            </w:r>
          </w:p>
        </w:tc>
      </w:tr>
      <w:tr w:rsidR="005544E1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E1" w:rsidRDefault="005544E1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4E1" w:rsidRDefault="005544E1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544E1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4E1" w:rsidRDefault="005544E1" w:rsidP="005544E1">
            <w:pPr>
              <w:ind w:firstLineChars="50" w:firstLine="31680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4E1" w:rsidRDefault="005544E1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544E1" w:rsidRDefault="005544E1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5544E1" w:rsidRPr="00791088" w:rsidRDefault="005544E1" w:rsidP="004211EF">
      <w:pPr>
        <w:rPr>
          <w:rFonts w:cs="Times New Roman"/>
        </w:rPr>
      </w:pPr>
    </w:p>
    <w:p w:rsidR="005544E1" w:rsidRPr="00FE3F7B" w:rsidRDefault="005544E1" w:rsidP="004211EF">
      <w:pPr>
        <w:rPr>
          <w:rFonts w:cs="Times New Roman"/>
        </w:rPr>
      </w:pPr>
    </w:p>
    <w:p w:rsidR="005544E1" w:rsidRPr="004211EF" w:rsidRDefault="005544E1">
      <w:pPr>
        <w:rPr>
          <w:rFonts w:cs="Times New Roman"/>
        </w:rPr>
      </w:pPr>
    </w:p>
    <w:sectPr w:rsidR="005544E1" w:rsidRPr="004211EF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4E1" w:rsidRDefault="005544E1" w:rsidP="004211E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544E1" w:rsidRDefault="005544E1" w:rsidP="004211E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4E1" w:rsidRDefault="005544E1" w:rsidP="004211E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544E1" w:rsidRDefault="005544E1" w:rsidP="004211E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4695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5D7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1EF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44E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A3826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66EC9"/>
    <w:rsid w:val="007724AC"/>
    <w:rsid w:val="007756CC"/>
    <w:rsid w:val="0077666F"/>
    <w:rsid w:val="007848D8"/>
    <w:rsid w:val="00786470"/>
    <w:rsid w:val="00786FF1"/>
    <w:rsid w:val="00791088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3AB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57A6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334E"/>
    <w:rsid w:val="00B2457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7AF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1FC2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05083"/>
    <w:rsid w:val="00E10B08"/>
    <w:rsid w:val="00E1320B"/>
    <w:rsid w:val="00E14695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9CE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1B7B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47C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3F7B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1EF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211E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11E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211EF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11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94</Words>
  <Characters>540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2018-07-21T11:31:00Z</dcterms:created>
  <dcterms:modified xsi:type="dcterms:W3CDTF">2018-08-04T06:12:00Z</dcterms:modified>
</cp:coreProperties>
</file>